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E76" w:rsidRDefault="002A5276" w:rsidP="002C5E76">
      <w:pPr>
        <w:pStyle w:val="FFSHeading"/>
      </w:pPr>
      <w:bookmarkStart w:id="0" w:name="_GoBack"/>
      <w:bookmarkEnd w:id="0"/>
      <w:r>
        <w:pict>
          <v:shape id="_x0000_i1025" type="#_x0000_t75" style="width:21.6pt;height:17.4pt" o:bullet="t" o:allowoverlap="f">
            <v:imagedata r:id="rId7" o:title="MCj02868750000[1]"/>
          </v:shape>
        </w:pict>
      </w:r>
      <w:r w:rsidR="00BE2CD1">
        <w:t xml:space="preserve"> Project 3.3.3 Comic Template</w:t>
      </w:r>
    </w:p>
    <w:tbl>
      <w:tblPr>
        <w:tblW w:w="14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6"/>
        <w:gridCol w:w="326"/>
        <w:gridCol w:w="3388"/>
        <w:gridCol w:w="360"/>
        <w:gridCol w:w="3420"/>
        <w:gridCol w:w="360"/>
        <w:gridCol w:w="3240"/>
      </w:tblGrid>
      <w:tr w:rsidR="00FE4A6F" w:rsidTr="00FE4A6F">
        <w:trPr>
          <w:trHeight w:val="3557"/>
        </w:trPr>
        <w:tc>
          <w:tcPr>
            <w:tcW w:w="3306" w:type="dxa"/>
            <w:shd w:val="clear" w:color="auto" w:fill="auto"/>
          </w:tcPr>
          <w:p w:rsidR="00BE2CD1" w:rsidRDefault="00BE2CD1" w:rsidP="00017D11"/>
        </w:tc>
        <w:tc>
          <w:tcPr>
            <w:tcW w:w="326" w:type="dxa"/>
            <w:vMerge w:val="restart"/>
            <w:shd w:val="clear" w:color="auto" w:fill="auto"/>
          </w:tcPr>
          <w:p w:rsidR="00BE2CD1" w:rsidRDefault="00BE2CD1" w:rsidP="00017D11"/>
        </w:tc>
        <w:tc>
          <w:tcPr>
            <w:tcW w:w="3388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 w:val="restart"/>
            <w:shd w:val="clear" w:color="auto" w:fill="auto"/>
          </w:tcPr>
          <w:p w:rsidR="00BE2CD1" w:rsidRDefault="00BE2CD1" w:rsidP="00017D11"/>
        </w:tc>
        <w:tc>
          <w:tcPr>
            <w:tcW w:w="3420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 w:val="restart"/>
            <w:shd w:val="clear" w:color="auto" w:fill="auto"/>
          </w:tcPr>
          <w:p w:rsidR="00BE2CD1" w:rsidRDefault="00BE2CD1" w:rsidP="00017D11"/>
        </w:tc>
        <w:tc>
          <w:tcPr>
            <w:tcW w:w="3240" w:type="dxa"/>
            <w:shd w:val="clear" w:color="auto" w:fill="auto"/>
          </w:tcPr>
          <w:p w:rsidR="00BE2CD1" w:rsidRDefault="00BE2CD1" w:rsidP="00017D11"/>
        </w:tc>
      </w:tr>
      <w:tr w:rsidR="00FE4A6F" w:rsidTr="00FE4A6F">
        <w:trPr>
          <w:trHeight w:val="1183"/>
        </w:trPr>
        <w:tc>
          <w:tcPr>
            <w:tcW w:w="3306" w:type="dxa"/>
            <w:shd w:val="clear" w:color="auto" w:fill="auto"/>
          </w:tcPr>
          <w:p w:rsidR="00BE2CD1" w:rsidRDefault="00BE2CD1" w:rsidP="00017D11"/>
        </w:tc>
        <w:tc>
          <w:tcPr>
            <w:tcW w:w="326" w:type="dxa"/>
            <w:vMerge/>
            <w:shd w:val="clear" w:color="auto" w:fill="auto"/>
          </w:tcPr>
          <w:p w:rsidR="00BE2CD1" w:rsidRDefault="00BE2CD1" w:rsidP="00017D11"/>
        </w:tc>
        <w:tc>
          <w:tcPr>
            <w:tcW w:w="3388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/>
            <w:shd w:val="clear" w:color="auto" w:fill="auto"/>
          </w:tcPr>
          <w:p w:rsidR="00BE2CD1" w:rsidRDefault="00BE2CD1" w:rsidP="00017D11"/>
        </w:tc>
        <w:tc>
          <w:tcPr>
            <w:tcW w:w="3420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/>
            <w:shd w:val="clear" w:color="auto" w:fill="auto"/>
          </w:tcPr>
          <w:p w:rsidR="00BE2CD1" w:rsidRDefault="00BE2CD1" w:rsidP="00017D11"/>
        </w:tc>
        <w:tc>
          <w:tcPr>
            <w:tcW w:w="3240" w:type="dxa"/>
            <w:shd w:val="clear" w:color="auto" w:fill="auto"/>
          </w:tcPr>
          <w:p w:rsidR="00BE2CD1" w:rsidRDefault="00BE2CD1" w:rsidP="00017D11"/>
        </w:tc>
      </w:tr>
      <w:tr w:rsidR="00BE2CD1" w:rsidTr="00FE4A6F">
        <w:trPr>
          <w:trHeight w:val="185"/>
        </w:trPr>
        <w:tc>
          <w:tcPr>
            <w:tcW w:w="14400" w:type="dxa"/>
            <w:gridSpan w:val="7"/>
            <w:shd w:val="clear" w:color="auto" w:fill="auto"/>
          </w:tcPr>
          <w:p w:rsidR="00BE2CD1" w:rsidRPr="00FE4A6F" w:rsidRDefault="00BE2CD1" w:rsidP="00017D11">
            <w:pPr>
              <w:rPr>
                <w:sz w:val="16"/>
                <w:szCs w:val="16"/>
              </w:rPr>
            </w:pPr>
          </w:p>
        </w:tc>
      </w:tr>
      <w:tr w:rsidR="00FE4A6F" w:rsidTr="00FE4A6F">
        <w:trPr>
          <w:trHeight w:val="3561"/>
        </w:trPr>
        <w:tc>
          <w:tcPr>
            <w:tcW w:w="3306" w:type="dxa"/>
            <w:shd w:val="clear" w:color="auto" w:fill="auto"/>
          </w:tcPr>
          <w:p w:rsidR="00BE2CD1" w:rsidRDefault="00BE2CD1" w:rsidP="00017D11"/>
        </w:tc>
        <w:tc>
          <w:tcPr>
            <w:tcW w:w="326" w:type="dxa"/>
            <w:vMerge w:val="restart"/>
            <w:shd w:val="clear" w:color="auto" w:fill="auto"/>
          </w:tcPr>
          <w:p w:rsidR="00BE2CD1" w:rsidRDefault="00BE2CD1" w:rsidP="00017D11"/>
        </w:tc>
        <w:tc>
          <w:tcPr>
            <w:tcW w:w="3388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 w:val="restart"/>
            <w:shd w:val="clear" w:color="auto" w:fill="auto"/>
          </w:tcPr>
          <w:p w:rsidR="00BE2CD1" w:rsidRDefault="00BE2CD1" w:rsidP="00017D11"/>
        </w:tc>
        <w:tc>
          <w:tcPr>
            <w:tcW w:w="3420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 w:val="restart"/>
            <w:shd w:val="clear" w:color="auto" w:fill="auto"/>
          </w:tcPr>
          <w:p w:rsidR="00BE2CD1" w:rsidRDefault="00BE2CD1" w:rsidP="00017D11"/>
        </w:tc>
        <w:tc>
          <w:tcPr>
            <w:tcW w:w="3240" w:type="dxa"/>
            <w:shd w:val="clear" w:color="auto" w:fill="auto"/>
          </w:tcPr>
          <w:p w:rsidR="00BE2CD1" w:rsidRDefault="00BE2CD1" w:rsidP="00017D11"/>
        </w:tc>
      </w:tr>
      <w:tr w:rsidR="00FE4A6F" w:rsidTr="00FE4A6F">
        <w:trPr>
          <w:trHeight w:val="1183"/>
        </w:trPr>
        <w:tc>
          <w:tcPr>
            <w:tcW w:w="3306" w:type="dxa"/>
            <w:shd w:val="clear" w:color="auto" w:fill="auto"/>
          </w:tcPr>
          <w:p w:rsidR="00BE2CD1" w:rsidRDefault="00BE2CD1" w:rsidP="00017D11"/>
        </w:tc>
        <w:tc>
          <w:tcPr>
            <w:tcW w:w="326" w:type="dxa"/>
            <w:vMerge/>
            <w:shd w:val="clear" w:color="auto" w:fill="auto"/>
          </w:tcPr>
          <w:p w:rsidR="00BE2CD1" w:rsidRDefault="00BE2CD1" w:rsidP="00017D11"/>
        </w:tc>
        <w:tc>
          <w:tcPr>
            <w:tcW w:w="3388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/>
            <w:shd w:val="clear" w:color="auto" w:fill="auto"/>
          </w:tcPr>
          <w:p w:rsidR="00BE2CD1" w:rsidRDefault="00BE2CD1" w:rsidP="00017D11"/>
        </w:tc>
        <w:tc>
          <w:tcPr>
            <w:tcW w:w="3420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/>
            <w:shd w:val="clear" w:color="auto" w:fill="auto"/>
          </w:tcPr>
          <w:p w:rsidR="00BE2CD1" w:rsidRDefault="00BE2CD1" w:rsidP="00017D11"/>
        </w:tc>
        <w:tc>
          <w:tcPr>
            <w:tcW w:w="3240" w:type="dxa"/>
            <w:shd w:val="clear" w:color="auto" w:fill="auto"/>
          </w:tcPr>
          <w:p w:rsidR="00BE2CD1" w:rsidRDefault="00BE2CD1" w:rsidP="00017D11"/>
        </w:tc>
      </w:tr>
      <w:tr w:rsidR="00FE4A6F" w:rsidTr="00FE4A6F">
        <w:trPr>
          <w:trHeight w:val="3557"/>
        </w:trPr>
        <w:tc>
          <w:tcPr>
            <w:tcW w:w="3306" w:type="dxa"/>
            <w:shd w:val="clear" w:color="auto" w:fill="auto"/>
          </w:tcPr>
          <w:p w:rsidR="00BE2CD1" w:rsidRDefault="00BE2CD1" w:rsidP="00017D11"/>
        </w:tc>
        <w:tc>
          <w:tcPr>
            <w:tcW w:w="326" w:type="dxa"/>
            <w:vMerge w:val="restart"/>
            <w:shd w:val="clear" w:color="auto" w:fill="auto"/>
          </w:tcPr>
          <w:p w:rsidR="00BE2CD1" w:rsidRDefault="00BE2CD1" w:rsidP="00017D11"/>
        </w:tc>
        <w:tc>
          <w:tcPr>
            <w:tcW w:w="3388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 w:val="restart"/>
            <w:shd w:val="clear" w:color="auto" w:fill="auto"/>
          </w:tcPr>
          <w:p w:rsidR="00BE2CD1" w:rsidRDefault="00BE2CD1" w:rsidP="00017D11"/>
        </w:tc>
        <w:tc>
          <w:tcPr>
            <w:tcW w:w="3420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 w:val="restart"/>
            <w:shd w:val="clear" w:color="auto" w:fill="auto"/>
          </w:tcPr>
          <w:p w:rsidR="00BE2CD1" w:rsidRDefault="00BE2CD1" w:rsidP="00017D11"/>
        </w:tc>
        <w:tc>
          <w:tcPr>
            <w:tcW w:w="3240" w:type="dxa"/>
            <w:shd w:val="clear" w:color="auto" w:fill="auto"/>
          </w:tcPr>
          <w:p w:rsidR="00BE2CD1" w:rsidRDefault="00BE2CD1" w:rsidP="00017D11"/>
        </w:tc>
      </w:tr>
      <w:tr w:rsidR="00FE4A6F" w:rsidTr="00FE4A6F">
        <w:trPr>
          <w:trHeight w:val="1183"/>
        </w:trPr>
        <w:tc>
          <w:tcPr>
            <w:tcW w:w="3306" w:type="dxa"/>
            <w:shd w:val="clear" w:color="auto" w:fill="auto"/>
          </w:tcPr>
          <w:p w:rsidR="00BE2CD1" w:rsidRDefault="00BE2CD1" w:rsidP="00017D11"/>
        </w:tc>
        <w:tc>
          <w:tcPr>
            <w:tcW w:w="326" w:type="dxa"/>
            <w:vMerge/>
            <w:shd w:val="clear" w:color="auto" w:fill="auto"/>
          </w:tcPr>
          <w:p w:rsidR="00BE2CD1" w:rsidRDefault="00BE2CD1" w:rsidP="00017D11"/>
        </w:tc>
        <w:tc>
          <w:tcPr>
            <w:tcW w:w="3388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/>
            <w:shd w:val="clear" w:color="auto" w:fill="auto"/>
          </w:tcPr>
          <w:p w:rsidR="00BE2CD1" w:rsidRDefault="00BE2CD1" w:rsidP="00017D11"/>
        </w:tc>
        <w:tc>
          <w:tcPr>
            <w:tcW w:w="3420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/>
            <w:shd w:val="clear" w:color="auto" w:fill="auto"/>
          </w:tcPr>
          <w:p w:rsidR="00BE2CD1" w:rsidRDefault="00BE2CD1" w:rsidP="00017D11"/>
        </w:tc>
        <w:tc>
          <w:tcPr>
            <w:tcW w:w="3240" w:type="dxa"/>
            <w:shd w:val="clear" w:color="auto" w:fill="auto"/>
          </w:tcPr>
          <w:p w:rsidR="00BE2CD1" w:rsidRDefault="00BE2CD1" w:rsidP="00017D11"/>
        </w:tc>
      </w:tr>
      <w:tr w:rsidR="00BE2CD1" w:rsidTr="00FE4A6F">
        <w:trPr>
          <w:trHeight w:val="185"/>
        </w:trPr>
        <w:tc>
          <w:tcPr>
            <w:tcW w:w="14400" w:type="dxa"/>
            <w:gridSpan w:val="7"/>
            <w:shd w:val="clear" w:color="auto" w:fill="auto"/>
          </w:tcPr>
          <w:p w:rsidR="00BE2CD1" w:rsidRPr="00FE4A6F" w:rsidRDefault="00BE2CD1" w:rsidP="00017D11">
            <w:pPr>
              <w:rPr>
                <w:sz w:val="16"/>
                <w:szCs w:val="16"/>
              </w:rPr>
            </w:pPr>
          </w:p>
        </w:tc>
      </w:tr>
      <w:tr w:rsidR="00FE4A6F" w:rsidTr="00FE4A6F">
        <w:trPr>
          <w:trHeight w:val="3561"/>
        </w:trPr>
        <w:tc>
          <w:tcPr>
            <w:tcW w:w="3306" w:type="dxa"/>
            <w:shd w:val="clear" w:color="auto" w:fill="auto"/>
          </w:tcPr>
          <w:p w:rsidR="00BE2CD1" w:rsidRDefault="00BE2CD1" w:rsidP="00017D11"/>
        </w:tc>
        <w:tc>
          <w:tcPr>
            <w:tcW w:w="326" w:type="dxa"/>
            <w:vMerge w:val="restart"/>
            <w:shd w:val="clear" w:color="auto" w:fill="auto"/>
          </w:tcPr>
          <w:p w:rsidR="00BE2CD1" w:rsidRDefault="00BE2CD1" w:rsidP="00017D11"/>
        </w:tc>
        <w:tc>
          <w:tcPr>
            <w:tcW w:w="3388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 w:val="restart"/>
            <w:shd w:val="clear" w:color="auto" w:fill="auto"/>
          </w:tcPr>
          <w:p w:rsidR="00BE2CD1" w:rsidRDefault="00BE2CD1" w:rsidP="00017D11"/>
        </w:tc>
        <w:tc>
          <w:tcPr>
            <w:tcW w:w="3420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 w:val="restart"/>
            <w:shd w:val="clear" w:color="auto" w:fill="auto"/>
          </w:tcPr>
          <w:p w:rsidR="00BE2CD1" w:rsidRDefault="00BE2CD1" w:rsidP="00017D11"/>
        </w:tc>
        <w:tc>
          <w:tcPr>
            <w:tcW w:w="3240" w:type="dxa"/>
            <w:shd w:val="clear" w:color="auto" w:fill="auto"/>
          </w:tcPr>
          <w:p w:rsidR="00BE2CD1" w:rsidRDefault="00BE2CD1" w:rsidP="00017D11"/>
        </w:tc>
      </w:tr>
      <w:tr w:rsidR="00FE4A6F" w:rsidTr="00FE4A6F">
        <w:trPr>
          <w:trHeight w:val="1183"/>
        </w:trPr>
        <w:tc>
          <w:tcPr>
            <w:tcW w:w="3306" w:type="dxa"/>
            <w:shd w:val="clear" w:color="auto" w:fill="auto"/>
          </w:tcPr>
          <w:p w:rsidR="00BE2CD1" w:rsidRDefault="00BE2CD1" w:rsidP="00017D11"/>
        </w:tc>
        <w:tc>
          <w:tcPr>
            <w:tcW w:w="326" w:type="dxa"/>
            <w:vMerge/>
            <w:shd w:val="clear" w:color="auto" w:fill="auto"/>
          </w:tcPr>
          <w:p w:rsidR="00BE2CD1" w:rsidRDefault="00BE2CD1" w:rsidP="00017D11"/>
        </w:tc>
        <w:tc>
          <w:tcPr>
            <w:tcW w:w="3388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/>
            <w:shd w:val="clear" w:color="auto" w:fill="auto"/>
          </w:tcPr>
          <w:p w:rsidR="00BE2CD1" w:rsidRDefault="00BE2CD1" w:rsidP="00017D11"/>
        </w:tc>
        <w:tc>
          <w:tcPr>
            <w:tcW w:w="3420" w:type="dxa"/>
            <w:shd w:val="clear" w:color="auto" w:fill="auto"/>
          </w:tcPr>
          <w:p w:rsidR="00BE2CD1" w:rsidRDefault="00BE2CD1" w:rsidP="00017D11"/>
        </w:tc>
        <w:tc>
          <w:tcPr>
            <w:tcW w:w="360" w:type="dxa"/>
            <w:vMerge/>
            <w:shd w:val="clear" w:color="auto" w:fill="auto"/>
          </w:tcPr>
          <w:p w:rsidR="00BE2CD1" w:rsidRDefault="00BE2CD1" w:rsidP="00017D11"/>
        </w:tc>
        <w:tc>
          <w:tcPr>
            <w:tcW w:w="3240" w:type="dxa"/>
            <w:shd w:val="clear" w:color="auto" w:fill="auto"/>
          </w:tcPr>
          <w:p w:rsidR="00BE2CD1" w:rsidRDefault="00BE2CD1" w:rsidP="00017D11"/>
        </w:tc>
      </w:tr>
    </w:tbl>
    <w:p w:rsidR="00BE2CD1" w:rsidRPr="00BE2CD1" w:rsidRDefault="00BE2CD1" w:rsidP="00BE2CD1"/>
    <w:sectPr w:rsidR="00BE2CD1" w:rsidRPr="00BE2CD1" w:rsidSect="00BE2CD1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276" w:rsidRDefault="002A5276">
      <w:r>
        <w:separator/>
      </w:r>
    </w:p>
  </w:endnote>
  <w:endnote w:type="continuationSeparator" w:id="0">
    <w:p w:rsidR="002A5276" w:rsidRDefault="002A5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E03370" w:rsidRPr="007F0280" w:rsidTr="00BE2CD1">
      <w:tc>
        <w:tcPr>
          <w:tcW w:w="4968" w:type="dxa"/>
          <w:shd w:val="clear" w:color="auto" w:fill="F2F2F2"/>
        </w:tcPr>
        <w:p w:rsidR="00E03370" w:rsidRPr="003B0686" w:rsidRDefault="00E03370" w:rsidP="00E0337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9630" w:type="dxa"/>
          <w:shd w:val="clear" w:color="auto" w:fill="F2F2F2"/>
        </w:tcPr>
        <w:p w:rsidR="00E03370" w:rsidRDefault="003B7DE8" w:rsidP="00E03370">
          <w:pPr>
            <w:pStyle w:val="Footer"/>
          </w:pPr>
          <w:r>
            <w:t>FSS</w:t>
          </w:r>
          <w:r w:rsidR="00BE2CD1">
            <w:t xml:space="preserve"> – Project 3.3.3 Comic Template</w:t>
          </w:r>
          <w:r w:rsidR="00E03370" w:rsidRPr="003B0686">
            <w:t xml:space="preserve"> – Page </w:t>
          </w:r>
          <w:r w:rsidR="00E03370" w:rsidRPr="007F0280">
            <w:rPr>
              <w:rStyle w:val="PageNumber"/>
              <w:rFonts w:cs="Arial"/>
              <w:szCs w:val="20"/>
            </w:rPr>
            <w:fldChar w:fldCharType="begin"/>
          </w:r>
          <w:r w:rsidR="00E03370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E03370" w:rsidRPr="007F0280">
            <w:rPr>
              <w:rStyle w:val="PageNumber"/>
              <w:rFonts w:cs="Arial"/>
              <w:szCs w:val="20"/>
            </w:rPr>
            <w:fldChar w:fldCharType="separate"/>
          </w:r>
          <w:r w:rsidR="00B647D3">
            <w:rPr>
              <w:rStyle w:val="PageNumber"/>
              <w:rFonts w:cs="Arial"/>
              <w:noProof/>
              <w:szCs w:val="20"/>
            </w:rPr>
            <w:t>2</w:t>
          </w:r>
          <w:r w:rsidR="00E03370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9540"/>
    </w:tblGrid>
    <w:tr w:rsidR="003B0686" w:rsidRPr="007F0280" w:rsidTr="00BE2CD1">
      <w:tc>
        <w:tcPr>
          <w:tcW w:w="4968" w:type="dxa"/>
          <w:shd w:val="clear" w:color="auto" w:fill="F2F2F2"/>
        </w:tcPr>
        <w:p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EE5805" w:rsidRPr="00E03370">
            <w:t>5</w:t>
          </w:r>
        </w:p>
      </w:tc>
      <w:tc>
        <w:tcPr>
          <w:tcW w:w="9540" w:type="dxa"/>
          <w:shd w:val="clear" w:color="auto" w:fill="F2F2F2"/>
        </w:tcPr>
        <w:p w:rsidR="003B0686" w:rsidRDefault="00627274" w:rsidP="00AA52A7">
          <w:pPr>
            <w:pStyle w:val="Footer"/>
          </w:pPr>
          <w:r>
            <w:t>FSS</w:t>
          </w:r>
          <w:r w:rsidR="00BE2CD1">
            <w:t xml:space="preserve"> – Project 3.3.3 Comic Template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2A5276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276" w:rsidRDefault="002A5276">
      <w:r>
        <w:separator/>
      </w:r>
    </w:p>
  </w:footnote>
  <w:footnote w:type="continuationSeparator" w:id="0">
    <w:p w:rsidR="002A5276" w:rsidRDefault="002A5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686" w:rsidRDefault="003B0686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5" type="#_x0000_t75" style="width:11.4pt;height:11.4pt" o:bullet="t">
        <v:imagedata r:id="rId1" o:title="mso1DB"/>
      </v:shape>
    </w:pict>
  </w:numPicBullet>
  <w:numPicBullet w:numPicBulletId="1">
    <w:pict>
      <v:shape id="_x0000_i1276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2CD1"/>
    <w:rsid w:val="00004D44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57884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4AC"/>
    <w:rsid w:val="00270C46"/>
    <w:rsid w:val="00276DA5"/>
    <w:rsid w:val="00292340"/>
    <w:rsid w:val="002A5276"/>
    <w:rsid w:val="002B0DD0"/>
    <w:rsid w:val="002C5E76"/>
    <w:rsid w:val="002E4407"/>
    <w:rsid w:val="002F2976"/>
    <w:rsid w:val="002F3C64"/>
    <w:rsid w:val="003310C6"/>
    <w:rsid w:val="003340F2"/>
    <w:rsid w:val="0034081A"/>
    <w:rsid w:val="00352B6E"/>
    <w:rsid w:val="003574C4"/>
    <w:rsid w:val="00395386"/>
    <w:rsid w:val="003A2FD6"/>
    <w:rsid w:val="003B0686"/>
    <w:rsid w:val="003B7DE8"/>
    <w:rsid w:val="003E2BBD"/>
    <w:rsid w:val="00403D91"/>
    <w:rsid w:val="0041298F"/>
    <w:rsid w:val="0041647F"/>
    <w:rsid w:val="0042007E"/>
    <w:rsid w:val="004434D0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F2928"/>
    <w:rsid w:val="005F3C3B"/>
    <w:rsid w:val="006128A3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96D10"/>
    <w:rsid w:val="006A4101"/>
    <w:rsid w:val="006A4781"/>
    <w:rsid w:val="006C4146"/>
    <w:rsid w:val="006D10CA"/>
    <w:rsid w:val="006F38A4"/>
    <w:rsid w:val="00703684"/>
    <w:rsid w:val="00715734"/>
    <w:rsid w:val="00724A65"/>
    <w:rsid w:val="007338A2"/>
    <w:rsid w:val="00763431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643BA"/>
    <w:rsid w:val="00875A5A"/>
    <w:rsid w:val="008955CE"/>
    <w:rsid w:val="008A3B43"/>
    <w:rsid w:val="008B55A6"/>
    <w:rsid w:val="008D1630"/>
    <w:rsid w:val="00901171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647D3"/>
    <w:rsid w:val="00B836E8"/>
    <w:rsid w:val="00B94588"/>
    <w:rsid w:val="00BB056A"/>
    <w:rsid w:val="00BD7B24"/>
    <w:rsid w:val="00BE2CD1"/>
    <w:rsid w:val="00BE2F3A"/>
    <w:rsid w:val="00BF2C89"/>
    <w:rsid w:val="00C03055"/>
    <w:rsid w:val="00C33247"/>
    <w:rsid w:val="00C412F9"/>
    <w:rsid w:val="00C53150"/>
    <w:rsid w:val="00C615E1"/>
    <w:rsid w:val="00CA427F"/>
    <w:rsid w:val="00CB08D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D3B69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C07EB"/>
    <w:rsid w:val="00FC6868"/>
    <w:rsid w:val="00FD43FB"/>
    <w:rsid w:val="00FE4A6F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DE175B7-615E-4802-A1BA-EDA01097E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uiPriority w:val="59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FSHeading">
    <w:name w:val="FFSHeading"/>
    <w:basedOn w:val="Normal"/>
    <w:rsid w:val="00DE51D2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Activity_Template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FSS_Activity_Template.docx</Template>
  <TotalTime>0</TotalTime>
  <Pages>2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3.3.3 Comic Template</vt:lpstr>
    </vt:vector>
  </TitlesOfParts>
  <Manager>Dan Jansen</Manager>
  <Company>Curriculum for Agricultural Science Education</Company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3.3.3 Comic Template</dc:title>
  <dc:subject>FSS - Unit 3 - Lesson 3.3 Pathogen Pathways</dc:subject>
  <dc:creator>Leslie Fairchild</dc:creator>
  <cp:keywords/>
  <dc:description/>
  <cp:lastModifiedBy>Leslie Fairchild</cp:lastModifiedBy>
  <cp:revision>2</cp:revision>
  <cp:lastPrinted>2014-03-03T20:17:00Z</cp:lastPrinted>
  <dcterms:created xsi:type="dcterms:W3CDTF">2015-06-20T19:00:00Z</dcterms:created>
  <dcterms:modified xsi:type="dcterms:W3CDTF">2015-06-20T19:00:00Z</dcterms:modified>
</cp:coreProperties>
</file>